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0B8" w:rsidRPr="00AA25A6" w:rsidRDefault="001B4E49" w:rsidP="0004612F">
      <w:pPr>
        <w:rPr>
          <w:rFonts w:ascii="Arial" w:hAnsi="Arial" w:cs="Arial"/>
        </w:rPr>
      </w:pPr>
      <w:bookmarkStart w:id="0" w:name="_GoBack"/>
      <w:bookmarkEnd w:id="0"/>
      <w:r>
        <w:rPr>
          <w:rFonts w:ascii="Arial" w:hAnsi="Arial" w:cs="Arial"/>
        </w:rPr>
        <w:t xml:space="preserve"> </w:t>
      </w:r>
      <w:r w:rsidR="00B240B8">
        <w:rPr>
          <w:rFonts w:ascii="Arial" w:hAnsi="Arial" w:cs="Arial"/>
        </w:rPr>
        <w:t>(blir eventuelt bilag til kontrakt)</w:t>
      </w:r>
    </w:p>
    <w:p w:rsidR="0004612F" w:rsidRDefault="0004612F" w:rsidP="0004612F">
      <w:pPr>
        <w:rPr>
          <w:rFonts w:ascii="Arial" w:hAnsi="Arial" w:cs="Arial"/>
          <w:b/>
        </w:rPr>
      </w:pPr>
    </w:p>
    <w:p w:rsidR="0004612F" w:rsidRPr="00005631" w:rsidRDefault="00005631" w:rsidP="00005631">
      <w:pPr>
        <w:jc w:val="center"/>
        <w:rPr>
          <w:rFonts w:ascii="Arial" w:hAnsi="Arial" w:cs="Arial"/>
          <w:b/>
          <w:spacing w:val="100"/>
        </w:rPr>
      </w:pPr>
      <w:r w:rsidRPr="00005631">
        <w:rPr>
          <w:rFonts w:ascii="Arial" w:hAnsi="Arial" w:cs="Arial"/>
          <w:b/>
          <w:spacing w:val="100"/>
        </w:rPr>
        <w:t>MORSELSKAPSGARANTI</w:t>
      </w:r>
    </w:p>
    <w:p w:rsidR="0004612F" w:rsidRDefault="0004612F" w:rsidP="0004612F">
      <w:pPr>
        <w:rPr>
          <w:rFonts w:ascii="Arial" w:hAnsi="Arial" w:cs="Arial"/>
        </w:rPr>
      </w:pPr>
    </w:p>
    <w:p w:rsidR="0004612F" w:rsidRPr="0004612F" w:rsidRDefault="0004612F" w:rsidP="0004612F">
      <w:pPr>
        <w:rPr>
          <w:rFonts w:ascii="Arial" w:hAnsi="Arial" w:cs="Arial"/>
        </w:rPr>
      </w:pPr>
      <w:r w:rsidRPr="0004612F">
        <w:rPr>
          <w:rFonts w:ascii="Arial" w:hAnsi="Arial" w:cs="Arial"/>
        </w:rPr>
        <w:t xml:space="preserve">Denne garantien er gitt </w:t>
      </w:r>
      <w:r w:rsidR="00272787">
        <w:rPr>
          <w:rFonts w:ascii="Arial" w:hAnsi="Arial" w:cs="Arial"/>
        </w:rPr>
        <w:t>av</w:t>
      </w:r>
      <w:r w:rsidRPr="0004612F">
        <w:rPr>
          <w:rFonts w:ascii="Arial" w:hAnsi="Arial" w:cs="Arial"/>
        </w:rPr>
        <w:t xml:space="preserve"> &lt;firma</w:t>
      </w:r>
      <w:r w:rsidR="00CF4734">
        <w:rPr>
          <w:rFonts w:ascii="Arial" w:hAnsi="Arial" w:cs="Arial"/>
        </w:rPr>
        <w:t>&gt;</w:t>
      </w:r>
      <w:r w:rsidRPr="0004612F">
        <w:rPr>
          <w:rFonts w:ascii="Arial" w:hAnsi="Arial" w:cs="Arial"/>
        </w:rPr>
        <w:t xml:space="preserve"> (heretter kalt Morselskapet) </w:t>
      </w:r>
      <w:r w:rsidR="009931B3">
        <w:rPr>
          <w:rFonts w:ascii="Arial" w:hAnsi="Arial" w:cs="Arial"/>
        </w:rPr>
        <w:t xml:space="preserve">org. nr. </w:t>
      </w:r>
      <w:r w:rsidR="009931B3" w:rsidRPr="009931B3">
        <w:rPr>
          <w:rFonts w:ascii="Arial" w:hAnsi="Arial" w:cs="Arial"/>
          <w:highlight w:val="yellow"/>
        </w:rPr>
        <w:t xml:space="preserve">xxx </w:t>
      </w:r>
      <w:proofErr w:type="spellStart"/>
      <w:r w:rsidR="009931B3" w:rsidRPr="009931B3">
        <w:rPr>
          <w:rFonts w:ascii="Arial" w:hAnsi="Arial" w:cs="Arial"/>
          <w:highlight w:val="yellow"/>
        </w:rPr>
        <w:t>xxx</w:t>
      </w:r>
      <w:proofErr w:type="spellEnd"/>
      <w:r w:rsidR="009931B3" w:rsidRPr="009931B3">
        <w:rPr>
          <w:rFonts w:ascii="Arial" w:hAnsi="Arial" w:cs="Arial"/>
          <w:highlight w:val="yellow"/>
        </w:rPr>
        <w:t xml:space="preserve"> </w:t>
      </w:r>
      <w:proofErr w:type="spellStart"/>
      <w:r w:rsidR="009931B3" w:rsidRPr="009931B3">
        <w:rPr>
          <w:rFonts w:ascii="Arial" w:hAnsi="Arial" w:cs="Arial"/>
          <w:highlight w:val="yellow"/>
        </w:rPr>
        <w:t>xxx</w:t>
      </w:r>
      <w:proofErr w:type="spellEnd"/>
      <w:r w:rsidR="009931B3">
        <w:rPr>
          <w:rFonts w:ascii="Arial" w:hAnsi="Arial" w:cs="Arial"/>
        </w:rPr>
        <w:t xml:space="preserve"> </w:t>
      </w:r>
      <w:r w:rsidRPr="0004612F">
        <w:rPr>
          <w:rFonts w:ascii="Arial" w:hAnsi="Arial" w:cs="Arial"/>
        </w:rPr>
        <w:t xml:space="preserve">til </w:t>
      </w:r>
      <w:r w:rsidR="008E5866">
        <w:rPr>
          <w:rFonts w:ascii="Arial" w:hAnsi="Arial" w:cs="Arial"/>
        </w:rPr>
        <w:t>Fredrikstad kommune.</w:t>
      </w:r>
    </w:p>
    <w:p w:rsidR="0004612F" w:rsidRPr="0004612F" w:rsidRDefault="0004612F" w:rsidP="0004612F">
      <w:pPr>
        <w:rPr>
          <w:rFonts w:ascii="Arial" w:hAnsi="Arial" w:cs="Arial"/>
        </w:rPr>
      </w:pPr>
      <w:r w:rsidRPr="0004612F">
        <w:rPr>
          <w:rFonts w:ascii="Arial" w:hAnsi="Arial" w:cs="Arial"/>
        </w:rPr>
        <w:t xml:space="preserve">Morselskapet garanterer med dette, Datterselskapets fulle gjennomføring av alle </w:t>
      </w:r>
      <w:r w:rsidR="00272787">
        <w:rPr>
          <w:rFonts w:ascii="Arial" w:hAnsi="Arial" w:cs="Arial"/>
        </w:rPr>
        <w:t>forpliktelser</w:t>
      </w:r>
      <w:r w:rsidRPr="0004612F">
        <w:rPr>
          <w:rFonts w:ascii="Arial" w:hAnsi="Arial" w:cs="Arial"/>
        </w:rPr>
        <w:t xml:space="preserve"> Datterselskapet inngår slik det fremgår av en eventuell kontrakt med </w:t>
      </w:r>
      <w:r w:rsidR="008E5866">
        <w:rPr>
          <w:rFonts w:ascii="Arial" w:hAnsi="Arial" w:cs="Arial"/>
        </w:rPr>
        <w:t>Fredrikstad kommune.</w:t>
      </w:r>
    </w:p>
    <w:p w:rsidR="0004612F" w:rsidRPr="0004612F" w:rsidRDefault="0004612F" w:rsidP="0004612F">
      <w:pPr>
        <w:rPr>
          <w:rFonts w:ascii="Arial" w:hAnsi="Arial" w:cs="Arial"/>
        </w:rPr>
      </w:pPr>
      <w:r w:rsidRPr="0004612F">
        <w:rPr>
          <w:rFonts w:ascii="Arial" w:hAnsi="Arial" w:cs="Arial"/>
        </w:rPr>
        <w:t>Dersom Datterselskapet ikke oppfyller en eller flere av kontraktens betingelser eller noe annet forhold eller sak vedrørende kontrakten</w:t>
      </w:r>
      <w:r w:rsidR="00272787">
        <w:rPr>
          <w:rFonts w:ascii="Arial" w:hAnsi="Arial" w:cs="Arial"/>
        </w:rPr>
        <w:t>, inkludert</w:t>
      </w:r>
      <w:r w:rsidRPr="0004612F">
        <w:rPr>
          <w:rFonts w:ascii="Arial" w:hAnsi="Arial" w:cs="Arial"/>
        </w:rPr>
        <w:t xml:space="preserve"> betaling av </w:t>
      </w:r>
      <w:r w:rsidR="00272787">
        <w:rPr>
          <w:rFonts w:ascii="Arial" w:hAnsi="Arial" w:cs="Arial"/>
        </w:rPr>
        <w:t>vederlag</w:t>
      </w:r>
      <w:r w:rsidRPr="0004612F">
        <w:rPr>
          <w:rFonts w:ascii="Arial" w:hAnsi="Arial" w:cs="Arial"/>
        </w:rPr>
        <w:t xml:space="preserve">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rsidR="0004612F" w:rsidRPr="0004612F" w:rsidRDefault="0004612F" w:rsidP="0004612F">
      <w:pPr>
        <w:rPr>
          <w:rFonts w:ascii="Arial" w:hAnsi="Arial" w:cs="Arial"/>
        </w:rPr>
      </w:pPr>
      <w:r w:rsidRPr="0004612F">
        <w:rPr>
          <w:rFonts w:ascii="Arial" w:hAnsi="Arial" w:cs="Arial"/>
        </w:rPr>
        <w:t xml:space="preserve">Morselskapet inngår avtale og samtykker med </w:t>
      </w:r>
      <w:r w:rsidR="008E5866">
        <w:rPr>
          <w:rFonts w:ascii="Arial" w:hAnsi="Arial" w:cs="Arial"/>
        </w:rPr>
        <w:t>Fredrikstad kommune</w:t>
      </w:r>
      <w:r w:rsidRPr="0004612F">
        <w:rPr>
          <w:rFonts w:ascii="Arial" w:hAnsi="Arial" w:cs="Arial"/>
        </w:rPr>
        <w:t>, om at:</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endring av kontraktens betingelser,</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modifikasjon av kontrakten,</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en eventuell overenskomst om et oppdrag, eller inngåelsen av en kontrakt, og</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 xml:space="preserve">innrømmelse av henstand eller forlengelse av tidsfrister for Datterselskapet, </w:t>
      </w:r>
    </w:p>
    <w:p w:rsidR="0004612F" w:rsidRPr="0004612F" w:rsidRDefault="0004612F" w:rsidP="0004612F">
      <w:pPr>
        <w:rPr>
          <w:rFonts w:ascii="Arial" w:hAnsi="Arial" w:cs="Arial"/>
        </w:rPr>
      </w:pPr>
      <w:r w:rsidRPr="0004612F">
        <w:rPr>
          <w:rFonts w:ascii="Arial" w:hAnsi="Arial" w:cs="Arial"/>
        </w:rPr>
        <w:t>kan alle eller enkeltvis bli inngått og utført uten at Morselskapet informeres og uten at det på noen måte påvirker, endrer eller frigjør Morselskapet fra dets forpliktelser etter denne garantien.</w:t>
      </w:r>
      <w:r w:rsidR="00272787">
        <w:rPr>
          <w:rFonts w:ascii="Arial" w:hAnsi="Arial" w:cs="Arial"/>
        </w:rPr>
        <w:t xml:space="preserve"> Morselskapet bekrefter videre at denne garanti avgis uten forbehold.</w:t>
      </w:r>
    </w:p>
    <w:p w:rsidR="0004612F" w:rsidRPr="0004612F" w:rsidRDefault="0004612F" w:rsidP="0004612F">
      <w:pPr>
        <w:rPr>
          <w:rFonts w:ascii="Arial" w:hAnsi="Arial" w:cs="Arial"/>
        </w:rPr>
      </w:pPr>
      <w:r w:rsidRPr="0004612F">
        <w:rPr>
          <w:rFonts w:ascii="Arial" w:hAnsi="Arial" w:cs="Arial"/>
        </w:rPr>
        <w:t xml:space="preserve">Underskrevet på vegne av Morselskapet </w:t>
      </w:r>
    </w:p>
    <w:p w:rsidR="0004612F" w:rsidRPr="0004612F" w:rsidRDefault="0004612F" w:rsidP="0004612F">
      <w:pPr>
        <w:rPr>
          <w:rFonts w:ascii="Arial" w:hAnsi="Arial" w:cs="Arial"/>
        </w:rPr>
      </w:pPr>
    </w:p>
    <w:p w:rsidR="0004612F" w:rsidRPr="0004612F" w:rsidRDefault="0004612F" w:rsidP="0004612F">
      <w:pPr>
        <w:rPr>
          <w:rFonts w:ascii="Arial" w:hAnsi="Arial" w:cs="Arial"/>
        </w:rPr>
      </w:pPr>
      <w:r w:rsidRPr="0004612F">
        <w:rPr>
          <w:rFonts w:ascii="Arial" w:hAnsi="Arial" w:cs="Arial"/>
        </w:rPr>
        <w:t>___________________________</w:t>
      </w:r>
    </w:p>
    <w:p w:rsidR="0004612F" w:rsidRPr="0004612F" w:rsidRDefault="0004612F" w:rsidP="0004612F">
      <w:pPr>
        <w:rPr>
          <w:rFonts w:ascii="Arial" w:hAnsi="Arial" w:cs="Arial"/>
        </w:rPr>
      </w:pPr>
      <w:r w:rsidRPr="0004612F">
        <w:rPr>
          <w:rFonts w:ascii="Arial" w:hAnsi="Arial" w:cs="Arial"/>
        </w:rPr>
        <w:t xml:space="preserve">Sted og Dato </w:t>
      </w:r>
    </w:p>
    <w:p w:rsidR="0004612F" w:rsidRPr="0004612F" w:rsidRDefault="0004612F" w:rsidP="0004612F">
      <w:pPr>
        <w:rPr>
          <w:rFonts w:ascii="Arial" w:hAnsi="Arial" w:cs="Arial"/>
        </w:rPr>
      </w:pPr>
      <w:r w:rsidRPr="0004612F">
        <w:rPr>
          <w:rFonts w:ascii="Arial" w:hAnsi="Arial" w:cs="Arial"/>
        </w:rPr>
        <w:t>___________________________</w:t>
      </w:r>
    </w:p>
    <w:p w:rsidR="0004612F" w:rsidRPr="0004612F" w:rsidRDefault="0004612F" w:rsidP="0004612F">
      <w:pPr>
        <w:rPr>
          <w:rFonts w:ascii="Arial" w:hAnsi="Arial" w:cs="Arial"/>
        </w:rPr>
      </w:pPr>
      <w:r w:rsidRPr="0004612F">
        <w:rPr>
          <w:rFonts w:ascii="Arial" w:hAnsi="Arial" w:cs="Arial"/>
        </w:rPr>
        <w:t>Navn og Tittel</w:t>
      </w:r>
    </w:p>
    <w:p w:rsidR="007912A3" w:rsidRPr="0004612F" w:rsidRDefault="007912A3">
      <w:pPr>
        <w:rPr>
          <w:rFonts w:ascii="Arial" w:hAnsi="Arial" w:cs="Arial"/>
        </w:rPr>
      </w:pPr>
    </w:p>
    <w:sectPr w:rsidR="007912A3" w:rsidRPr="0004612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DC1" w:rsidRDefault="002B2DC1" w:rsidP="00CE337B">
      <w:pPr>
        <w:spacing w:after="0" w:line="240" w:lineRule="auto"/>
      </w:pPr>
      <w:r>
        <w:separator/>
      </w:r>
    </w:p>
  </w:endnote>
  <w:endnote w:type="continuationSeparator" w:id="0">
    <w:p w:rsidR="002B2DC1" w:rsidRDefault="002B2DC1" w:rsidP="00CE3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DC1" w:rsidRDefault="002B2DC1" w:rsidP="00CE337B">
      <w:pPr>
        <w:spacing w:after="0" w:line="240" w:lineRule="auto"/>
      </w:pPr>
      <w:r>
        <w:separator/>
      </w:r>
    </w:p>
  </w:footnote>
  <w:footnote w:type="continuationSeparator" w:id="0">
    <w:p w:rsidR="002B2DC1" w:rsidRDefault="002B2DC1" w:rsidP="00CE3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7B" w:rsidRDefault="00CE337B">
    <w:pPr>
      <w:pStyle w:val="Topptekst"/>
    </w:pPr>
    <w:r w:rsidRPr="00CE337B">
      <w:rPr>
        <w:noProof/>
        <w:lang w:eastAsia="nb-NO"/>
      </w:rPr>
      <w:drawing>
        <wp:inline distT="0" distB="0" distL="0" distR="0">
          <wp:extent cx="2717792" cy="357676"/>
          <wp:effectExtent l="0" t="0" r="6985" b="4445"/>
          <wp:docPr id="1" name="Bilde 1" descr="C:\Users\karnor\AppData\Local\Microsoft\Windows\INetCache\Content.Outlook\6NHIFPEM\Kommunelogo RGB profilhåndbo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nor\AppData\Local\Microsoft\Windows\INetCache\Content.Outlook\6NHIFPEM\Kommunelogo RGB profilhåndbo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2400" cy="385920"/>
                  </a:xfrm>
                  <a:prstGeom prst="rect">
                    <a:avLst/>
                  </a:prstGeom>
                  <a:noFill/>
                  <a:ln>
                    <a:noFill/>
                  </a:ln>
                </pic:spPr>
              </pic:pic>
            </a:graphicData>
          </a:graphic>
        </wp:inline>
      </w:drawing>
    </w:r>
  </w:p>
  <w:p w:rsidR="00CE337B" w:rsidRDefault="00CE337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14F98"/>
    <w:multiLevelType w:val="singleLevel"/>
    <w:tmpl w:val="6E842C0A"/>
    <w:lvl w:ilvl="0">
      <w:start w:val="1"/>
      <w:numFmt w:val="lowerLetter"/>
      <w:lvlText w:val="%1)"/>
      <w:lvlJc w:val="left"/>
      <w:pPr>
        <w:tabs>
          <w:tab w:val="num" w:pos="2160"/>
        </w:tabs>
        <w:ind w:left="2160" w:hanging="7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37B"/>
    <w:rsid w:val="00005631"/>
    <w:rsid w:val="0004612F"/>
    <w:rsid w:val="00072B75"/>
    <w:rsid w:val="001B4E49"/>
    <w:rsid w:val="00272787"/>
    <w:rsid w:val="002B2DC1"/>
    <w:rsid w:val="007912A3"/>
    <w:rsid w:val="008E5866"/>
    <w:rsid w:val="009931B3"/>
    <w:rsid w:val="00A44B66"/>
    <w:rsid w:val="00A90153"/>
    <w:rsid w:val="00AA25A6"/>
    <w:rsid w:val="00B240B8"/>
    <w:rsid w:val="00BF52D7"/>
    <w:rsid w:val="00C33B0F"/>
    <w:rsid w:val="00CE337B"/>
    <w:rsid w:val="00CF4734"/>
    <w:rsid w:val="00FA7C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316BC"/>
  <w15:docId w15:val="{1BCAB97C-BA1C-44B4-9C77-89192F0B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E337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E337B"/>
  </w:style>
  <w:style w:type="paragraph" w:styleId="Bunntekst">
    <w:name w:val="footer"/>
    <w:basedOn w:val="Normal"/>
    <w:link w:val="BunntekstTegn"/>
    <w:uiPriority w:val="99"/>
    <w:unhideWhenUsed/>
    <w:rsid w:val="00CE337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E3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9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settings" Target="settings.xml"/><Relationship Id="rId14" Type="http://schemas.openxmlformats.org/officeDocument/2006/relationships/header" Target="header1.xml"/><Relationship Id="rId9"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Felles-Anskaffelse%20og%20Bevilling\6%20Dokumentbank\&#197;pent%20anbud\Vedlegg%205%20Morselskapsgaranti.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99a85c24-2cfb-4709-a4a2-e4963680d2a4">
      <Value>359</Value>
      <Value>727</Value>
    </TaxCatchAll>
    <lcf76f155ced4ddcb4097134ff3c332f xmlns="d8d72bcf-60d3-4dc5-b6fa-055a1c66defc">
      <Terms xmlns="http://schemas.microsoft.com/office/infopath/2007/PartnerControls"/>
    </lcf76f155ced4ddcb4097134ff3c332f>
    <Hyperkobling xmlns="d8d72bcf-60d3-4dc5-b6fa-055a1c66defc">
      <Url xsi:nil="true"/>
      <Description xsi:nil="true"/>
    </Hyperkobl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73E9CCFED20C5478A5DFF8FDD416176" ma:contentTypeVersion="17" ma:contentTypeDescription="Opprett et nytt dokument." ma:contentTypeScope="" ma:versionID="baf2c1afca1378db82ef895ace75bd1e">
  <xsd:schema xmlns:xsd="http://www.w3.org/2001/XMLSchema" xmlns:xs="http://www.w3.org/2001/XMLSchema" xmlns:p="http://schemas.microsoft.com/office/2006/metadata/properties" xmlns:ns2="d8d72bcf-60d3-4dc5-b6fa-055a1c66defc" xmlns:ns3="99a85c24-2cfb-4709-a4a2-e4963680d2a4" targetNamespace="http://schemas.microsoft.com/office/2006/metadata/properties" ma:root="true" ma:fieldsID="50cb179099d501926bf6e69ab342f670" ns2:_="" ns3:_="">
    <xsd:import namespace="d8d72bcf-60d3-4dc5-b6fa-055a1c66defc"/>
    <xsd:import namespace="99a85c24-2cfb-4709-a4a2-e4963680d2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element ref="ns2:Hyperkob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72bcf-60d3-4dc5-b6fa-055a1c66d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197d16e-cfec-4d26-be3d-951e6df7970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Hyperkobling" ma:index="23" nillable="true" ma:displayName="Hyperkobling" ma:format="Hyperlink" ma:internalName="Hyperkobl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a85c24-2cfb-4709-a4a2-e4963680d2a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1eb0461-47de-481b-b3aa-7d5bf93d78b7}" ma:internalName="TaxCatchAll" ma:showField="CatchAllData" ma:web="99a85c24-2cfb-4709-a4a2-e4963680d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Dokumentmal</p:Name>
  <p:Description/>
  <p:Statement/>
  <p:PolicyItems>
    <p:PolicyItem featureId="Microsoft.Office.RecordsManagement.PolicyFeatures.PolicyLabel" staticId="0x0101009411BA9C4CDC5744AC3CEEEAC1704838008A9D237B484EC34CAC7649260F3AA2D0|801092262" UniqueId="4e723729-a12f-4b84-8641-9c0e0fff7d35">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kumentmal" ma:contentTypeID="0x0101009411BA9C4CDC5744AC3CEEEAC1704838006A9083CFB89C4D4FB3CCB9AC64621B95" ma:contentTypeVersion="92" ma:contentTypeDescription="" ma:contentTypeScope="" ma:versionID="c33237191cf9a945a17128076bfc389a">
  <xsd:schema xmlns:xsd="http://www.w3.org/2001/XMLSchema" xmlns:xs="http://www.w3.org/2001/XMLSchema" xmlns:p="http://schemas.microsoft.com/office/2006/metadata/properties" xmlns:ns1="http://schemas.microsoft.com/sharepoint/v3" xmlns:ns2="f84e6e1a-3bf4-43e0-9b3d-b3111b24f45a" xmlns:ns3="d55c8952-b81a-4872-9c0f-38c600a543c9" xmlns:ns4="b3e80720-749d-4bea-8ba9-428d0a425cbb" xmlns:ns5="8a7b6a33-fb19-4218-a5e9-b564996186d2" targetNamespace="http://schemas.microsoft.com/office/2006/metadata/properties" ma:root="true" ma:fieldsID="5d0a5fa22e53657c836823dd9a622882" ns1:_="" ns2:_="" ns3:_="" ns4:_="" ns5:_="">
    <xsd:import namespace="http://schemas.microsoft.com/sharepoint/v3"/>
    <xsd:import namespace="f84e6e1a-3bf4-43e0-9b3d-b3111b24f45a"/>
    <xsd:import namespace="d55c8952-b81a-4872-9c0f-38c600a543c9"/>
    <xsd:import namespace="b3e80720-749d-4bea-8ba9-428d0a425cbb"/>
    <xsd:import namespace="8a7b6a33-fb19-4218-a5e9-b564996186d2"/>
    <xsd:element name="properties">
      <xsd:complexType>
        <xsd:sequence>
          <xsd:element name="documentManagement">
            <xsd:complexType>
              <xsd:all>
                <xsd:element ref="ns3:Revisjonsansvarlig" minOccurs="0"/>
                <xsd:element ref="ns1:Revisjonsdato" minOccurs="0"/>
                <xsd:element ref="ns2:Godkjent_x0020_dato" minOccurs="0"/>
                <xsd:element ref="ns2:_dlc_DocId" minOccurs="0"/>
                <xsd:element ref="ns1:_dlc_Exempt" minOccurs="0"/>
                <xsd:element ref="ns4:DLCPolicyLabelValue" minOccurs="0"/>
                <xsd:element ref="ns4:DLCPolicyLabelClientValue" minOccurs="0"/>
                <xsd:element ref="ns4:DLCPolicyLabelLock" minOccurs="0"/>
                <xsd:element ref="ns2:_dlc_DocIdUrl" minOccurs="0"/>
                <xsd:element ref="ns2:Current_x0020_Version" minOccurs="0"/>
                <xsd:element ref="ns2:_dlc_DocIdPersistId" minOccurs="0"/>
                <xsd:element ref="ns2:n2efa7ab5bef4e318b7fa50b31807999" minOccurs="0"/>
                <xsd:element ref="ns2:TaxCatchAll" minOccurs="0"/>
                <xsd:element ref="ns2:b468aaef85564c70a6e2afccbf030e14" minOccurs="0"/>
                <xsd:element ref="ns5:T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5" nillable="true" ma:displayName="Varsel neste revisjon" ma:description="Denne datoen settes i forkant av Revideres innen. Dette gir et varsel om at det er på tide å revidere innholdet i dokumentet. Settes gjerne en måned før Revideres innen" ma:format="DateOnly" ma:internalName="Revisjonsdato">
      <xsd:simpleType>
        <xsd:restriction base="dms:DateTime"/>
      </xsd:simpleType>
    </xsd:element>
    <xsd:element name="_dlc_Exempt" ma:index="13"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4e6e1a-3bf4-43e0-9b3d-b3111b24f45a" elementFormDefault="qualified">
    <xsd:import namespace="http://schemas.microsoft.com/office/2006/documentManagement/types"/>
    <xsd:import namespace="http://schemas.microsoft.com/office/infopath/2007/PartnerControls"/>
    <xsd:element name="Godkjent_x0020_dato" ma:index="6" nillable="true" ma:displayName="Gyldig fra" ma:format="DateOnly" ma:internalName="Godkjent_x0020_dato">
      <xsd:simpleType>
        <xsd:restriction base="dms:DateTime"/>
      </xsd:simpleType>
    </xsd:element>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1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urrent_x0020_Version" ma:index="18" nillable="true" ma:displayName="Versjonen" ma:description="Nåværende versjonsnummer for dokumentet i SharePoint." ma:hidden="true" ma:internalName="Current_x0020_Version" ma:readOnly="false">
      <xsd:simpleType>
        <xsd:restriction base="dms:Text"/>
      </xsd:simple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n2efa7ab5bef4e318b7fa50b31807999" ma:index="20" nillable="true" ma:taxonomy="true" ma:internalName="n2efa7ab5bef4e318b7fa50b31807999" ma:taxonomyFieldName="Aktuell_x0020_for" ma:displayName="Aktuell for" ma:default="" ma:fieldId="{72efa7ab-5bef-4e31-8b7f-a50b31807999}" ma:sspId="a0c2b406-6e13-4a63-bebb-1e2e2cdd18c3" ma:termSetId="b000cad9-38d8-4c77-b7d8-de0ccd7ddb58"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c5062c07-cab3-400e-b422-ba9d72ff3e04}" ma:internalName="TaxCatchAll" ma:showField="CatchAllData" ma:web="f84e6e1a-3bf4-43e0-9b3d-b3111b24f45a">
      <xsd:complexType>
        <xsd:complexContent>
          <xsd:extension base="dms:MultiChoiceLookup">
            <xsd:sequence>
              <xsd:element name="Value" type="dms:Lookup" maxOccurs="unbounded" minOccurs="0" nillable="true"/>
            </xsd:sequence>
          </xsd:extension>
        </xsd:complexContent>
      </xsd:complexType>
    </xsd:element>
    <xsd:element name="b468aaef85564c70a6e2afccbf030e14" ma:index="23" nillable="true" ma:taxonomy="true" ma:internalName="b468aaef85564c70a6e2afccbf030e14" ma:taxonomyFieldName="Dokumenttype" ma:displayName="Dokumenttype" ma:default="" ma:fieldId="{b468aaef-8556-4c70-a6e2-afccbf030e14}" ma:sspId="a0c2b406-6e13-4a63-bebb-1e2e2cdd18c3" ma:termSetId="bdec3ce8-b919-45e7-b90f-a20dc857c0f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c8952-b81a-4872-9c0f-38c600a543c9" elementFormDefault="qualified">
    <xsd:import namespace="http://schemas.microsoft.com/office/2006/documentManagement/types"/>
    <xsd:import namespace="http://schemas.microsoft.com/office/infopath/2007/PartnerControls"/>
    <xsd:element name="Revisjonsansvarlig" ma:index="4" nillable="true" ma:displayName="Revideres av" ma:description="Dette er den person som har ansvaret for å skrive dokumentet. Får påminnelse på e-post på dato for Varsel neste revisjon." ma:SharePointGroup="0" ma:internalName="Revisjonsansvarlig"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e80720-749d-4bea-8ba9-428d0a425cbb" elementFormDefault="qualified">
    <xsd:import namespace="http://schemas.microsoft.com/office/2006/documentManagement/types"/>
    <xsd:import namespace="http://schemas.microsoft.com/office/infopath/2007/PartnerControls"/>
    <xsd:element name="DLCPolicyLabelValue" ma:index="14"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15"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16"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7b6a33-fb19-4218-a5e9-b564996186d2" elementFormDefault="qualified">
    <xsd:import namespace="http://schemas.microsoft.com/office/2006/documentManagement/types"/>
    <xsd:import namespace="http://schemas.microsoft.com/office/infopath/2007/PartnerControls"/>
    <xsd:element name="Tema" ma:index="24" nillable="true" ma:displayName="Tema" ma:format="Dropdown" ma:internalName="Tema">
      <xsd:simpleType>
        <xsd:restriction base="dms:Choice">
          <xsd:enumeration value="Anskaffelsesprotokoll"/>
          <xsd:enumeration value="Evaluering"/>
          <xsd:enumeration value="Habilitetsskjema"/>
          <xsd:enumeration value="Konkurransegrunnlag med vedlegg (FOA Del 1, 100.000-1.100.000"/>
          <xsd:enumeration value="Konkurransegrunnlag med vedlegg (FOA Del 2, 1.100.00-1.750.000"/>
          <xsd:enumeration value="Konkuransegrunnlag med vedlegg (FOA Del 3, 1.750.000 og oppover)"/>
          <xsd:enumeration value="Diverse skjemaer"/>
          <xsd:enumeration value="Skjenk"/>
          <xsd:enumeration value="Salg"/>
          <xsd:enumeration value="Serveri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C0EEC-3D6D-4E08-87A7-18C978EC017B}">
  <ds:schemaRefs>
    <ds:schemaRef ds:uri="http://schemas.microsoft.com/sharepoint/v3/contenttype/forms"/>
  </ds:schemaRefs>
</ds:datastoreItem>
</file>

<file path=customXml/itemProps2.xml><?xml version="1.0" encoding="utf-8"?>
<ds:datastoreItem xmlns:ds="http://schemas.openxmlformats.org/officeDocument/2006/customXml" ds:itemID="{F994B2A6-FF31-4D17-A328-1770FEB7CE8A}">
  <ds:schemaRefs>
    <ds:schemaRef ds:uri="http://schemas.microsoft.com/office/2006/metadata/properties"/>
    <ds:schemaRef ds:uri="f84e6e1a-3bf4-43e0-9b3d-b3111b24f45a"/>
    <ds:schemaRef ds:uri="d55c8952-b81a-4872-9c0f-38c600a543c9"/>
    <ds:schemaRef ds:uri="http://schemas.microsoft.com/sharepoint/v3"/>
    <ds:schemaRef ds:uri="b3e80720-749d-4bea-8ba9-428d0a425cbb"/>
    <ds:schemaRef ds:uri="http://schemas.microsoft.com/office/infopath/2007/PartnerControls"/>
    <ds:schemaRef ds:uri="8a7b6a33-fb19-4218-a5e9-b564996186d2"/>
  </ds:schemaRefs>
</ds:datastoreItem>
</file>

<file path=customXml/itemProps3.xml><?xml version="1.0" encoding="utf-8"?>
<ds:datastoreItem xmlns:ds="http://schemas.openxmlformats.org/officeDocument/2006/customXml" ds:itemID="{226FE19A-13C7-4177-A731-6BDDBEE8A099}"/>
</file>

<file path=customXml/itemProps4.xml><?xml version="1.0" encoding="utf-8"?>
<ds:datastoreItem xmlns:ds="http://schemas.openxmlformats.org/officeDocument/2006/customXml" ds:itemID="{D553B47C-E80E-47E4-BF67-FC2694AE529C}">
  <ds:schemaRefs>
    <ds:schemaRef ds:uri="office.server.policy"/>
  </ds:schemaRefs>
</ds:datastoreItem>
</file>

<file path=customXml/itemProps5.xml><?xml version="1.0" encoding="utf-8"?>
<ds:datastoreItem xmlns:ds="http://schemas.openxmlformats.org/officeDocument/2006/customXml" ds:itemID="{EECD2F8E-1B7E-4058-BD7C-6E081D9F8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4e6e1a-3bf4-43e0-9b3d-b3111b24f45a"/>
    <ds:schemaRef ds:uri="d55c8952-b81a-4872-9c0f-38c600a543c9"/>
    <ds:schemaRef ds:uri="b3e80720-749d-4bea-8ba9-428d0a425cbb"/>
    <ds:schemaRef ds:uri="8a7b6a33-fb19-4218-a5e9-b56499618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D4039C-6921-4472-B154-76BCB8CCC584}">
  <ds:schemaRefs>
    <ds:schemaRef ds:uri="http://schemas.microsoft.com/office/2006/metadata/customXsn"/>
  </ds:schemaRefs>
</ds:datastoreItem>
</file>

<file path=customXml/itemProps7.xml><?xml version="1.0" encoding="utf-8"?>
<ds:datastoreItem xmlns:ds="http://schemas.openxmlformats.org/officeDocument/2006/customXml" ds:itemID="{3FA02FD6-479D-493B-ACDB-5F638D14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Vedlegg 5 Morselskapsgaranti</Template>
  <TotalTime>0</TotalTime>
  <Pages>1</Pages>
  <Words>236</Words>
  <Characters>1256</Characters>
  <Application>Microsoft Office Word</Application>
  <DocSecurity>0</DocSecurity>
  <Lines>10</Lines>
  <Paragraphs>2</Paragraphs>
  <ScaleCrop>false</ScaleCrop>
  <HeadingPairs>
    <vt:vector size="2" baseType="variant">
      <vt:variant>
        <vt:lpstr>Tittel</vt:lpstr>
      </vt:variant>
      <vt:variant>
        <vt:i4>1</vt:i4>
      </vt:variant>
    </vt:vector>
  </HeadingPairs>
  <TitlesOfParts>
    <vt:vector size="1" baseType="lpstr">
      <vt:lpstr>Vedlegg 5 Morselskapsgaranti</vt:lpstr>
    </vt:vector>
  </TitlesOfParts>
  <Company>Sykehuspartner</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5 Morselskapsgaranti</dc:title>
  <dc:creator>Nordal Karin</dc:creator>
  <cp:lastModifiedBy>Kristiansen Kine Rustad</cp:lastModifiedBy>
  <cp:revision>2</cp:revision>
  <dcterms:created xsi:type="dcterms:W3CDTF">2021-04-30T11:00:00Z</dcterms:created>
  <dcterms:modified xsi:type="dcterms:W3CDTF">2021-04-30T11:00:00Z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0x010100773E9CCFED20C5478A5DFF8FDD416176</vt:lpwstr>
  </property>
  <property fmtid="{D5CDD505-2E9C-101B-9397-08002B2CF9AE}" pid="3" name="_dlc_DocIdItemGuid">
    <vt:lpwstr>253a6e62-60a2-4468-a766-40ba976b8515</vt:lpwstr>
  </property>
  <property fmtid="{D5CDD505-2E9C-101B-9397-08002B2CF9AE}" pid="4" name="Dokumenttype">
    <vt:lpwstr>359;#Mal|2d7d1ed6-3159-4b04-937c-022db3e3f482</vt:lpwstr>
  </property>
  <property fmtid="{D5CDD505-2E9C-101B-9397-08002B2CF9AE}" pid="5" name="Aktuell_x0020_for">
    <vt:lpwstr>727;#Maler|2024766d-a2ae-4238-80fd-6e2c76aa11f1</vt:lpwstr>
  </property>
  <property fmtid="{D5CDD505-2E9C-101B-9397-08002B2CF9AE}" pid="6" name="Aktuell for">
    <vt:lpwstr>727</vt:lpwstr>
  </property>
  <property fmtid="{D5CDD505-2E9C-101B-9397-08002B2CF9AE}" pid="7" name="Type dokument">
    <vt:lpwstr>Dokument</vt:lpwstr>
  </property>
  <property fmtid="{D5CDD505-2E9C-101B-9397-08002B2CF9AE}" pid="8" name="Tema">
    <vt:lpwstr>Maler</vt:lpwstr>
  </property>
  <property fmtid="{D5CDD505-2E9C-101B-9397-08002B2CF9AE}" pid="9" name="Dokumentansvarlig">
    <vt:lpwstr>8433;#Nordal Karin</vt:lpwstr>
  </property>
</Properties>
</file>